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E4E9FD"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r w:rsidR="00483D2C">
        <w:rPr>
          <w:b/>
          <w:i/>
          <w:noProof/>
          <w:sz w:val="28"/>
        </w:rPr>
        <w:t>r0</w:t>
      </w:r>
      <w:r w:rsidR="00EC75F5">
        <w:rPr>
          <w:b/>
          <w:i/>
          <w:noProof/>
          <w:sz w:val="28"/>
        </w:rPr>
        <w:t>5</w:t>
      </w:r>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680A0" w:rsidR="00F25D98" w:rsidRDefault="00F667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14D13" w:rsidR="00F25D98" w:rsidRDefault="00F667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F212F" w:rsidR="001E41F3" w:rsidRDefault="00362D0D">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ins w:id="1" w:author="zte-v2" w:date="2021-11-17T23:56:00Z">
              <w:r w:rsidR="00AE027C">
                <w:rPr>
                  <w:rFonts w:hint="eastAsia"/>
                  <w:lang w:eastAsia="zh-CN"/>
                </w:rPr>
                <w:t>,</w:t>
              </w:r>
              <w:r w:rsidR="00AE027C">
                <w:rPr>
                  <w:lang w:eastAsia="zh-CN"/>
                </w:rPr>
                <w:t xml:space="preserve"> ZTE</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aa"/>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 Broadcast frequency selection identifier (BFSID) is introdced. The BFSID is 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14E4D" w:rsidR="001E41F3" w:rsidRDefault="00CD6422">
            <w:pPr>
              <w:pStyle w:val="CRCoverPage"/>
              <w:spacing w:after="0"/>
              <w:ind w:left="100"/>
              <w:rPr>
                <w:noProof/>
              </w:rPr>
            </w:pPr>
            <w:r>
              <w:rPr>
                <w:noProof/>
              </w:rPr>
              <w:t>RAN2 request is not satisfied l</w:t>
            </w:r>
            <w:r w:rsidR="005456AA">
              <w:rPr>
                <w:noProof/>
              </w:rPr>
              <w:t>e</w:t>
            </w:r>
            <w:r>
              <w:rPr>
                <w:noProof/>
              </w:rPr>
              <w:t>ading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FAFC7" w:rsidR="001E41F3" w:rsidRDefault="00BB3944">
            <w:pPr>
              <w:pStyle w:val="CRCoverPage"/>
              <w:spacing w:after="0"/>
              <w:ind w:left="100"/>
              <w:rPr>
                <w:noProof/>
              </w:rPr>
            </w:pPr>
            <w:r>
              <w:rPr>
                <w:noProof/>
              </w:rPr>
              <w:t>new 6.5.X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189E5175"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3" w:name="_Toc66391722"/>
      <w:bookmarkStart w:id="4" w:name="_Toc70079009"/>
      <w:bookmarkStart w:id="5" w:name="_Toc83206806"/>
      <w:bookmarkStart w:id="6" w:name="_Toc66391767"/>
      <w:bookmarkStart w:id="7" w:name="_Toc70079081"/>
      <w:bookmarkStart w:id="8" w:name="_Toc70930026"/>
      <w:bookmarkStart w:id="9" w:name="_Toc83206872"/>
      <w:r w:rsidRPr="00BB3944">
        <w:rPr>
          <w:sz w:val="40"/>
        </w:rPr>
        <w:lastRenderedPageBreak/>
        <w:t>1st change</w:t>
      </w:r>
    </w:p>
    <w:bookmarkEnd w:id="3"/>
    <w:bookmarkEnd w:id="4"/>
    <w:bookmarkEnd w:id="5"/>
    <w:p w14:paraId="6DD28255" w14:textId="4230104D" w:rsidR="001675A4" w:rsidRDefault="001675A4" w:rsidP="001675A4">
      <w:pPr>
        <w:keepNext/>
        <w:keepLines/>
        <w:spacing w:before="120"/>
        <w:ind w:left="1134" w:hanging="1134"/>
        <w:outlineLvl w:val="2"/>
        <w:rPr>
          <w:rFonts w:ascii="Arial" w:eastAsia="DengXian" w:hAnsi="Arial"/>
          <w:sz w:val="28"/>
        </w:rPr>
      </w:pPr>
      <w:r w:rsidRPr="004906B0">
        <w:rPr>
          <w:rFonts w:ascii="Arial" w:eastAsia="DengXian" w:hAnsi="Arial"/>
          <w:sz w:val="28"/>
        </w:rPr>
        <w:t>6.5</w:t>
      </w:r>
      <w:proofErr w:type="gramStart"/>
      <w:r w:rsidRPr="004906B0">
        <w:rPr>
          <w:rFonts w:ascii="Arial" w:eastAsia="DengXian" w:hAnsi="Arial"/>
          <w:sz w:val="28"/>
        </w:rPr>
        <w:t>.</w:t>
      </w:r>
      <w:r>
        <w:rPr>
          <w:rFonts w:ascii="Arial" w:eastAsia="DengXian" w:hAnsi="Arial"/>
          <w:sz w:val="28"/>
        </w:rPr>
        <w:t>X</w:t>
      </w:r>
      <w:proofErr w:type="gramEnd"/>
      <w:r w:rsidRPr="004906B0">
        <w:rPr>
          <w:rFonts w:ascii="Arial" w:eastAsia="DengXian" w:hAnsi="Arial"/>
          <w:sz w:val="28"/>
        </w:rPr>
        <w:tab/>
      </w:r>
      <w:r w:rsidR="0002492A">
        <w:rPr>
          <w:rFonts w:ascii="Arial" w:eastAsia="DengXian" w:hAnsi="Arial"/>
          <w:sz w:val="28"/>
        </w:rPr>
        <w:t xml:space="preserve">MBS </w:t>
      </w:r>
      <w:r w:rsidR="00BD0774">
        <w:rPr>
          <w:rFonts w:ascii="Arial" w:eastAsia="DengXian" w:hAnsi="Arial"/>
          <w:sz w:val="28"/>
        </w:rPr>
        <w:t>XXX ID</w:t>
      </w:r>
    </w:p>
    <w:p w14:paraId="3CC4EB6B" w14:textId="6A4A0A5D" w:rsidR="005456AA" w:rsidRPr="004906B0" w:rsidRDefault="00986EED" w:rsidP="0002492A">
      <w:pPr>
        <w:pStyle w:val="EditorsNote"/>
      </w:pPr>
      <w:r>
        <w:rPr>
          <w:rFonts w:hint="eastAsia"/>
          <w:lang w:eastAsia="zh-CN"/>
        </w:rPr>
        <w:t>E</w:t>
      </w:r>
      <w:r w:rsidR="005456AA">
        <w:t>ditor</w:t>
      </w:r>
      <w:r>
        <w:t>'</w:t>
      </w:r>
      <w:r w:rsidR="005456AA">
        <w:t xml:space="preserve">s note: The name </w:t>
      </w:r>
      <w:r w:rsidR="0002492A" w:rsidRPr="0002492A">
        <w:t xml:space="preserve">MBS </w:t>
      </w:r>
      <w:r w:rsidR="00BD0774">
        <w:t>XXX ID is temporary and</w:t>
      </w:r>
      <w:r w:rsidR="005456AA">
        <w:t xml:space="preserve"> FFS.</w:t>
      </w:r>
    </w:p>
    <w:p w14:paraId="4C2C69D7" w14:textId="76947520" w:rsidR="00A334D5" w:rsidRDefault="00A334D5" w:rsidP="00A334D5">
      <w:pPr>
        <w:rPr>
          <w:rFonts w:eastAsia="DengXian"/>
          <w:lang w:eastAsia="zh-CN"/>
        </w:rPr>
      </w:pPr>
      <w:r>
        <w:rPr>
          <w:rFonts w:eastAsia="DengXian"/>
        </w:rPr>
        <w:t xml:space="preserve">The </w:t>
      </w:r>
      <w:r w:rsidR="0002492A" w:rsidRPr="0002492A">
        <w:rPr>
          <w:rFonts w:eastAsia="DengXian"/>
        </w:rPr>
        <w:t xml:space="preserve">MBS </w:t>
      </w:r>
      <w:r w:rsidR="00BD0774">
        <w:rPr>
          <w:rFonts w:eastAsia="DengXian"/>
        </w:rPr>
        <w:t>XXX ID</w:t>
      </w:r>
      <w:r w:rsidR="00EC01DC">
        <w:rPr>
          <w:rFonts w:eastAsia="DengXian"/>
        </w:rPr>
        <w:t xml:space="preserve"> </w:t>
      </w:r>
      <w:r w:rsidR="001675A4" w:rsidRPr="004906B0">
        <w:rPr>
          <w:rFonts w:eastAsia="DengXian"/>
        </w:rPr>
        <w:t>is</w:t>
      </w:r>
      <w:r w:rsidR="001675A4" w:rsidRPr="004906B0">
        <w:rPr>
          <w:rFonts w:eastAsia="DengXian"/>
          <w:lang w:eastAsia="zh-CN"/>
        </w:rPr>
        <w:t xml:space="preserve"> used </w:t>
      </w:r>
      <w:r>
        <w:rPr>
          <w:rFonts w:eastAsia="DengXian"/>
          <w:lang w:eastAsia="zh-CN"/>
        </w:rPr>
        <w:t>for broadcast MBS session to guide the frequency selection of the UE.</w:t>
      </w:r>
    </w:p>
    <w:p w14:paraId="2A8E24DE" w14:textId="1819360E" w:rsidR="0002492A" w:rsidRDefault="0002492A" w:rsidP="00A334D5">
      <w:pPr>
        <w:rPr>
          <w:rFonts w:eastAsia="DengXian"/>
          <w:lang w:eastAsia="zh-CN"/>
        </w:rPr>
      </w:pPr>
      <w:r>
        <w:t xml:space="preserve">MBS </w:t>
      </w:r>
      <w:r w:rsidR="00BD0774">
        <w:t>XXX ID</w:t>
      </w:r>
      <w:r>
        <w:t xml:space="preserve"> identifies a preconfigured area within which the cell(s) announces the MBS </w:t>
      </w:r>
      <w:r w:rsidR="00BD0774">
        <w:t>XXX ID</w:t>
      </w:r>
      <w:r>
        <w:t xml:space="preserve"> and the associating frequency (details see TS 38.300 [9]). MBS </w:t>
      </w:r>
      <w:r w:rsidR="00BD0774">
        <w:t>XXX ID</w:t>
      </w:r>
      <w:r>
        <w:t xml:space="preserve"> </w:t>
      </w:r>
      <w:r w:rsidR="00A334D5">
        <w:rPr>
          <w:rFonts w:eastAsia="DengXian"/>
          <w:lang w:eastAsia="zh-CN"/>
        </w:rPr>
        <w:t xml:space="preserve">and their mapping to frequencies </w:t>
      </w:r>
      <w:r w:rsidR="00A334D5" w:rsidRPr="00A334D5">
        <w:rPr>
          <w:rFonts w:eastAsia="DengXian"/>
          <w:lang w:eastAsia="zh-CN"/>
        </w:rPr>
        <w:t xml:space="preserve">are </w:t>
      </w:r>
      <w:r w:rsidR="00A334D5">
        <w:rPr>
          <w:rFonts w:eastAsia="DengXian"/>
          <w:lang w:eastAsia="zh-CN"/>
        </w:rPr>
        <w:t xml:space="preserve">provided to </w:t>
      </w:r>
      <w:r w:rsidR="00A334D5" w:rsidRPr="00A334D5">
        <w:rPr>
          <w:rFonts w:eastAsia="DengXian"/>
          <w:lang w:eastAsia="zh-CN"/>
        </w:rPr>
        <w:t>RAN nodes via OAM</w:t>
      </w:r>
      <w:r w:rsidR="00A334D5">
        <w:rPr>
          <w:rFonts w:eastAsia="DengXian"/>
          <w:lang w:eastAsia="zh-CN"/>
        </w:rPr>
        <w:t xml:space="preserve">. </w:t>
      </w:r>
    </w:p>
    <w:p w14:paraId="39061083" w14:textId="756B79F9" w:rsidR="00A334D5" w:rsidRDefault="004C4F6B" w:rsidP="00A334D5">
      <w:pPr>
        <w:rPr>
          <w:rFonts w:eastAsia="DengXian"/>
          <w:lang w:eastAsia="zh-CN"/>
        </w:rPr>
      </w:pPr>
      <w:r>
        <w:rPr>
          <w:rFonts w:eastAsia="DengXian"/>
          <w:lang w:eastAsia="zh-CN"/>
        </w:rPr>
        <w:t xml:space="preserve">Based on this configuration, RAN nodes announce in SIBs over the radio interface information about the </w:t>
      </w:r>
      <w:r w:rsidR="0002492A">
        <w:t xml:space="preserve">MBS </w:t>
      </w:r>
      <w:r w:rsidR="00BD0774">
        <w:t>XXX IDs</w:t>
      </w:r>
      <w:r>
        <w:rPr>
          <w:rFonts w:eastAsia="DengXian"/>
          <w:lang w:eastAsia="zh-CN"/>
        </w:rPr>
        <w:t xml:space="preserve"> and frequencies.</w:t>
      </w:r>
    </w:p>
    <w:p w14:paraId="00650BD3" w14:textId="7DFC3E08" w:rsidR="00A334D5" w:rsidRDefault="004C4F6B" w:rsidP="00A334D5">
      <w:pPr>
        <w:rPr>
          <w:rFonts w:eastAsia="DengXian"/>
          <w:lang w:eastAsia="zh-CN"/>
        </w:rPr>
      </w:pPr>
      <w:r w:rsidRPr="00A334D5">
        <w:rPr>
          <w:rFonts w:eastAsia="DengXian"/>
          <w:lang w:eastAsia="zh-CN"/>
        </w:rPr>
        <w:t xml:space="preserve">The </w:t>
      </w:r>
      <w:r w:rsidR="0002492A">
        <w:t xml:space="preserve">MBS </w:t>
      </w:r>
      <w:r w:rsidR="00BD0774">
        <w:t>XXX ID</w:t>
      </w:r>
      <w:r w:rsidR="006E00D5">
        <w:t>(</w:t>
      </w:r>
      <w:r w:rsidR="00BE1288">
        <w:t>s</w:t>
      </w:r>
      <w:r w:rsidR="006E00D5">
        <w:t>)</w:t>
      </w:r>
      <w:r w:rsidR="0002492A" w:rsidRPr="00A334D5" w:rsidDel="0002492A">
        <w:rPr>
          <w:lang w:eastAsia="zh-CN"/>
        </w:rPr>
        <w:t xml:space="preserve"> </w:t>
      </w:r>
      <w:r w:rsidR="00BE1288">
        <w:rPr>
          <w:rFonts w:eastAsia="DengXian"/>
          <w:lang w:eastAsia="zh-CN"/>
        </w:rPr>
        <w:t>of</w:t>
      </w:r>
      <w:r w:rsidR="00D826F3">
        <w:rPr>
          <w:rFonts w:eastAsia="DengXian"/>
          <w:lang w:eastAsia="zh-CN"/>
        </w:rPr>
        <w:t xml:space="preserve"> a broadcast </w:t>
      </w:r>
      <w:r w:rsidR="00A30B75">
        <w:rPr>
          <w:rFonts w:eastAsia="DengXian"/>
          <w:lang w:eastAsia="zh-CN"/>
        </w:rPr>
        <w:t xml:space="preserve">MBS </w:t>
      </w:r>
      <w:r w:rsidR="00D826F3">
        <w:rPr>
          <w:rFonts w:eastAsia="DengXian"/>
          <w:lang w:eastAsia="zh-CN"/>
        </w:rPr>
        <w:t xml:space="preserve">session </w:t>
      </w:r>
      <w:r w:rsidRPr="00A334D5">
        <w:rPr>
          <w:rFonts w:eastAsia="DengXian"/>
          <w:lang w:eastAsia="zh-CN"/>
        </w:rPr>
        <w:t>are communicated in the service announcement towards the UE</w:t>
      </w:r>
      <w:r>
        <w:rPr>
          <w:rFonts w:eastAsia="DengXian"/>
          <w:lang w:eastAsia="zh-CN"/>
        </w:rPr>
        <w:t>.</w:t>
      </w:r>
      <w:r w:rsidRPr="004C4F6B">
        <w:rPr>
          <w:lang w:eastAsia="zh-CN"/>
        </w:rPr>
        <w:t xml:space="preserve"> </w:t>
      </w:r>
      <w:r>
        <w:rPr>
          <w:lang w:eastAsia="zh-CN"/>
        </w:rPr>
        <w:t xml:space="preserve">The UE compares those </w:t>
      </w:r>
      <w:r w:rsidR="0002492A">
        <w:t xml:space="preserve">MBS </w:t>
      </w:r>
      <w:r w:rsidR="00BD0774">
        <w:t>XXX IDs</w:t>
      </w:r>
      <w:r w:rsidR="006E00D5">
        <w:t>(s)</w:t>
      </w:r>
      <w:r w:rsidR="0002492A" w:rsidRPr="00A334D5" w:rsidDel="0002492A">
        <w:rPr>
          <w:lang w:eastAsia="zh-CN"/>
        </w:rPr>
        <w:t xml:space="preserve"> </w:t>
      </w:r>
      <w:r>
        <w:rPr>
          <w:lang w:eastAsia="zh-CN"/>
        </w:rPr>
        <w:t xml:space="preserve">with the </w:t>
      </w:r>
      <w:r w:rsidR="0002492A">
        <w:t xml:space="preserve">MBS </w:t>
      </w:r>
      <w:r w:rsidR="00BD0774">
        <w:t>XXX ID</w:t>
      </w:r>
      <w:r>
        <w:rPr>
          <w:rFonts w:eastAsia="DengXian"/>
          <w:lang w:eastAsia="zh-CN"/>
        </w:rPr>
        <w:t>(s) in SIB</w:t>
      </w:r>
      <w:r w:rsidR="006E5F6B">
        <w:rPr>
          <w:rFonts w:eastAsia="DengXian"/>
          <w:lang w:eastAsia="zh-CN"/>
        </w:rPr>
        <w:t>s</w:t>
      </w:r>
      <w:r>
        <w:rPr>
          <w:rFonts w:eastAsia="DengXian"/>
          <w:lang w:eastAsia="zh-CN"/>
        </w:rPr>
        <w:t xml:space="preserve"> for frequency selection.</w:t>
      </w:r>
    </w:p>
    <w:p w14:paraId="6B55FA85" w14:textId="77777777" w:rsidR="006E00D5" w:rsidRDefault="006E00D5" w:rsidP="00A334D5">
      <w:pPr>
        <w:rPr>
          <w:rFonts w:eastAsia="DengXian"/>
          <w:lang w:eastAsia="zh-CN"/>
        </w:rPr>
      </w:pPr>
    </w:p>
    <w:bookmarkEnd w:id="6"/>
    <w:bookmarkEnd w:id="7"/>
    <w:bookmarkEnd w:id="8"/>
    <w:bookmarkEnd w:id="9"/>
    <w:p w14:paraId="749DA200" w14:textId="59F6DC45" w:rsidR="00CC103D" w:rsidRPr="00CC103D" w:rsidRDefault="00CC103D" w:rsidP="005456AA">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956DB" w14:textId="77777777" w:rsidR="00E13DAA" w:rsidRDefault="00E13DAA">
      <w:r>
        <w:separator/>
      </w:r>
    </w:p>
  </w:endnote>
  <w:endnote w:type="continuationSeparator" w:id="0">
    <w:p w14:paraId="6ED81AFF" w14:textId="77777777" w:rsidR="00E13DAA" w:rsidRDefault="00E13DAA">
      <w:r>
        <w:continuationSeparator/>
      </w:r>
    </w:p>
  </w:endnote>
  <w:endnote w:type="continuationNotice" w:id="1">
    <w:p w14:paraId="0CAD7442" w14:textId="77777777" w:rsidR="00E13DAA" w:rsidRDefault="00E13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B4B74" w14:textId="77777777" w:rsidR="00D826F3" w:rsidRDefault="00D826F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1F02" w14:textId="77777777" w:rsidR="00D826F3" w:rsidRDefault="00D826F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00DBD" w14:textId="77777777" w:rsidR="00D826F3" w:rsidRDefault="00D826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46BE4" w14:textId="77777777" w:rsidR="00E13DAA" w:rsidRDefault="00E13DAA">
      <w:r>
        <w:separator/>
      </w:r>
    </w:p>
  </w:footnote>
  <w:footnote w:type="continuationSeparator" w:id="0">
    <w:p w14:paraId="5E603FDE" w14:textId="77777777" w:rsidR="00E13DAA" w:rsidRDefault="00E13DAA">
      <w:r>
        <w:continuationSeparator/>
      </w:r>
    </w:p>
  </w:footnote>
  <w:footnote w:type="continuationNotice" w:id="1">
    <w:p w14:paraId="7FB8E3ED" w14:textId="77777777" w:rsidR="00E13DAA" w:rsidRDefault="00E13D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3E37B" w14:textId="77777777" w:rsidR="00D826F3" w:rsidRDefault="00D82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51F2F" w14:textId="77777777" w:rsidR="00D826F3" w:rsidRDefault="00D826F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6F3" w:rsidRDefault="00D826F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6F3" w:rsidRDefault="00D826F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6F3" w:rsidRDefault="00D826F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5"/>
    <w:rsid w:val="000057BB"/>
    <w:rsid w:val="00022E4A"/>
    <w:rsid w:val="0002492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73B5D"/>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C159C"/>
    <w:rsid w:val="002E2709"/>
    <w:rsid w:val="002E472E"/>
    <w:rsid w:val="002F2D25"/>
    <w:rsid w:val="002F4927"/>
    <w:rsid w:val="003033A0"/>
    <w:rsid w:val="003052CF"/>
    <w:rsid w:val="00305409"/>
    <w:rsid w:val="00317A6B"/>
    <w:rsid w:val="00323A6A"/>
    <w:rsid w:val="00326E99"/>
    <w:rsid w:val="00327D63"/>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3D2C"/>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1C54"/>
    <w:rsid w:val="0065468E"/>
    <w:rsid w:val="00661EFA"/>
    <w:rsid w:val="00665160"/>
    <w:rsid w:val="00665C47"/>
    <w:rsid w:val="00675EC2"/>
    <w:rsid w:val="00681D50"/>
    <w:rsid w:val="00695808"/>
    <w:rsid w:val="006A37EB"/>
    <w:rsid w:val="006A7317"/>
    <w:rsid w:val="006B46FB"/>
    <w:rsid w:val="006B4CB7"/>
    <w:rsid w:val="006D758F"/>
    <w:rsid w:val="006E00D5"/>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86EED"/>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30B75"/>
    <w:rsid w:val="00A334D5"/>
    <w:rsid w:val="00A460F3"/>
    <w:rsid w:val="00A47E70"/>
    <w:rsid w:val="00A50934"/>
    <w:rsid w:val="00A50CF0"/>
    <w:rsid w:val="00A52A7A"/>
    <w:rsid w:val="00A54875"/>
    <w:rsid w:val="00A56EEA"/>
    <w:rsid w:val="00A6099B"/>
    <w:rsid w:val="00A6213B"/>
    <w:rsid w:val="00A76060"/>
    <w:rsid w:val="00A7671C"/>
    <w:rsid w:val="00A83156"/>
    <w:rsid w:val="00AA2CBC"/>
    <w:rsid w:val="00AA5DFA"/>
    <w:rsid w:val="00AC1102"/>
    <w:rsid w:val="00AC16CD"/>
    <w:rsid w:val="00AC3B63"/>
    <w:rsid w:val="00AC5820"/>
    <w:rsid w:val="00AD1CD8"/>
    <w:rsid w:val="00AD5A83"/>
    <w:rsid w:val="00AE027C"/>
    <w:rsid w:val="00AE255F"/>
    <w:rsid w:val="00B01B95"/>
    <w:rsid w:val="00B060AF"/>
    <w:rsid w:val="00B22254"/>
    <w:rsid w:val="00B22838"/>
    <w:rsid w:val="00B22C5F"/>
    <w:rsid w:val="00B258BB"/>
    <w:rsid w:val="00B45F26"/>
    <w:rsid w:val="00B50DE0"/>
    <w:rsid w:val="00B52138"/>
    <w:rsid w:val="00B53F6A"/>
    <w:rsid w:val="00B62787"/>
    <w:rsid w:val="00B64384"/>
    <w:rsid w:val="00B67B97"/>
    <w:rsid w:val="00B8113E"/>
    <w:rsid w:val="00B968C8"/>
    <w:rsid w:val="00BA15B6"/>
    <w:rsid w:val="00BA3EC5"/>
    <w:rsid w:val="00BA51D9"/>
    <w:rsid w:val="00BB3944"/>
    <w:rsid w:val="00BB5DFC"/>
    <w:rsid w:val="00BC55C5"/>
    <w:rsid w:val="00BD0774"/>
    <w:rsid w:val="00BD279D"/>
    <w:rsid w:val="00BD35B4"/>
    <w:rsid w:val="00BD6BB8"/>
    <w:rsid w:val="00BE0CCC"/>
    <w:rsid w:val="00BE0FEB"/>
    <w:rsid w:val="00BE1288"/>
    <w:rsid w:val="00BE14E2"/>
    <w:rsid w:val="00C01A72"/>
    <w:rsid w:val="00C036AD"/>
    <w:rsid w:val="00C10199"/>
    <w:rsid w:val="00C66BA2"/>
    <w:rsid w:val="00C7742F"/>
    <w:rsid w:val="00C821AE"/>
    <w:rsid w:val="00C93134"/>
    <w:rsid w:val="00C95985"/>
    <w:rsid w:val="00CA10EE"/>
    <w:rsid w:val="00CA2291"/>
    <w:rsid w:val="00CB195D"/>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DAA"/>
    <w:rsid w:val="00E13F3D"/>
    <w:rsid w:val="00E16175"/>
    <w:rsid w:val="00E228C0"/>
    <w:rsid w:val="00E26907"/>
    <w:rsid w:val="00E30773"/>
    <w:rsid w:val="00E34898"/>
    <w:rsid w:val="00E3492F"/>
    <w:rsid w:val="00E35871"/>
    <w:rsid w:val="00E93264"/>
    <w:rsid w:val="00EA1CFE"/>
    <w:rsid w:val="00EA3131"/>
    <w:rsid w:val="00EB09B7"/>
    <w:rsid w:val="00EC01DC"/>
    <w:rsid w:val="00EC444F"/>
    <w:rsid w:val="00EC75F5"/>
    <w:rsid w:val="00ED4A12"/>
    <w:rsid w:val="00EE7D7C"/>
    <w:rsid w:val="00EF29A1"/>
    <w:rsid w:val="00F00959"/>
    <w:rsid w:val="00F063F1"/>
    <w:rsid w:val="00F25D98"/>
    <w:rsid w:val="00F267AB"/>
    <w:rsid w:val="00F278DF"/>
    <w:rsid w:val="00F300FB"/>
    <w:rsid w:val="00F31CB2"/>
    <w:rsid w:val="00F324CD"/>
    <w:rsid w:val="00F36BEF"/>
    <w:rsid w:val="00F47F76"/>
    <w:rsid w:val="00F527C2"/>
    <w:rsid w:val="00F66760"/>
    <w:rsid w:val="00F76B08"/>
    <w:rsid w:val="00F95C45"/>
    <w:rsid w:val="00FA03BC"/>
    <w:rsid w:val="00FB2503"/>
    <w:rsid w:val="00FB6386"/>
    <w:rsid w:val="00FC25EA"/>
    <w:rsid w:val="00FC681C"/>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 w:type="character" w:customStyle="1" w:styleId="UnresolvedMention1">
    <w:name w:val="Unresolved Mention1"/>
    <w:basedOn w:val="a0"/>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57C77-EC18-4EF1-8E11-66AE7713C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1900-01-01T00:00:00Z</cp:lastPrinted>
  <dcterms:created xsi:type="dcterms:W3CDTF">2021-11-17T15:56:00Z</dcterms:created>
  <dcterms:modified xsi:type="dcterms:W3CDTF">2021-11-17T15:56:00Z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1637152362</vt:lpwstr>
  </property>
</Properties>
</file>